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07C4A" w:rsidR="00FD3E7D" w:rsidP="00FD3E7D" w:rsidRDefault="00FD3E7D" w14:paraId="ec5d621" w14:textId="ec5d621">
      <w:pPr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C07C4A">
        <w:rPr>
          <w:rFonts w:ascii="Arial" w:hAnsi="Arial" w:cs="Arial"/>
          <w:szCs w:val="24"/>
        </w:rPr>
        <w:t>REPUBLIKA HRVATSKA</w:t>
      </w: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>TRGOVAČKI SUD U ZAGREBU</w:t>
      </w:r>
    </w:p>
    <w:p w:rsidRPr="000968F2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</w:r>
      <w:r w:rsidRPr="000968F2">
        <w:rPr>
          <w:rFonts w:ascii="Arial" w:hAnsi="Arial" w:cs="Arial"/>
          <w:szCs w:val="24"/>
        </w:rPr>
        <w:tab/>
      </w:r>
      <w:r w:rsidRPr="000968F2">
        <w:rPr>
          <w:rFonts w:ascii="Arial" w:hAnsi="Arial" w:cs="Arial"/>
          <w:szCs w:val="24"/>
        </w:rPr>
        <w:tab/>
        <w:t xml:space="preserve">       </w:t>
      </w:r>
      <w:r w:rsidRPr="000968F2" w:rsidR="00933F8B">
        <w:rPr>
          <w:rFonts w:ascii="Arial" w:hAnsi="Arial" w:cs="Arial"/>
          <w:szCs w:val="24"/>
        </w:rPr>
        <w:t xml:space="preserve">     </w:t>
      </w:r>
      <w:proofErr w:type="spellStart"/>
      <w:r w:rsidRPr="000968F2" w:rsidR="000F65FE">
        <w:rPr>
          <w:rFonts w:ascii="Arial" w:hAnsi="Arial" w:cs="Arial"/>
          <w:szCs w:val="24"/>
        </w:rPr>
        <w:t>31</w:t>
      </w:r>
      <w:proofErr w:type="spellEnd"/>
      <w:r w:rsidRPr="000968F2" w:rsidR="000F65FE">
        <w:rPr>
          <w:rFonts w:ascii="Arial" w:hAnsi="Arial" w:cs="Arial"/>
          <w:szCs w:val="24"/>
        </w:rPr>
        <w:t>. St-</w:t>
      </w:r>
      <w:proofErr w:type="spellStart"/>
      <w:r w:rsidRPr="000968F2" w:rsidR="00146514">
        <w:rPr>
          <w:rFonts w:ascii="Arial" w:hAnsi="Arial" w:cs="Arial"/>
          <w:szCs w:val="24"/>
        </w:rPr>
        <w:t>1</w:t>
      </w:r>
      <w:r w:rsidRPr="000968F2" w:rsidR="008B39A8">
        <w:rPr>
          <w:rFonts w:ascii="Arial" w:hAnsi="Arial" w:cs="Arial"/>
          <w:szCs w:val="24"/>
        </w:rPr>
        <w:t>49</w:t>
      </w:r>
      <w:proofErr w:type="spellEnd"/>
      <w:r w:rsidRPr="000968F2" w:rsidR="00BB1FA6">
        <w:rPr>
          <w:rFonts w:ascii="Arial" w:hAnsi="Arial" w:cs="Arial"/>
          <w:szCs w:val="24"/>
        </w:rPr>
        <w:t>/</w:t>
      </w:r>
      <w:proofErr w:type="spellStart"/>
      <w:r w:rsidRPr="000968F2" w:rsidR="00BB1FA6">
        <w:rPr>
          <w:rFonts w:ascii="Arial" w:hAnsi="Arial" w:cs="Arial"/>
          <w:szCs w:val="24"/>
        </w:rPr>
        <w:t>20</w:t>
      </w:r>
      <w:r w:rsidRPr="000968F2" w:rsidR="00146514">
        <w:rPr>
          <w:rFonts w:ascii="Arial" w:hAnsi="Arial" w:cs="Arial"/>
          <w:szCs w:val="24"/>
        </w:rPr>
        <w:t>0</w:t>
      </w:r>
      <w:r w:rsidRPr="000968F2" w:rsidR="008B39A8">
        <w:rPr>
          <w:rFonts w:ascii="Arial" w:hAnsi="Arial" w:cs="Arial"/>
          <w:szCs w:val="24"/>
        </w:rPr>
        <w:t>6</w:t>
      </w:r>
      <w:proofErr w:type="spellEnd"/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07C4A" w:rsidR="00FD3E7D" w:rsidP="006762E4" w:rsidRDefault="00FD3E7D">
      <w:pPr>
        <w:jc w:val="center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>Z A P I S N I K</w:t>
      </w:r>
    </w:p>
    <w:p w:rsidRPr="00C07C4A" w:rsidR="00FD3E7D" w:rsidP="006762E4" w:rsidRDefault="007F776F">
      <w:pPr>
        <w:jc w:val="center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 xml:space="preserve">S ROČIŠTA </w:t>
      </w:r>
      <w:r w:rsidRPr="00C07C4A" w:rsidR="00CC12DF">
        <w:rPr>
          <w:rFonts w:ascii="Arial" w:hAnsi="Arial" w:cs="Arial"/>
          <w:szCs w:val="24"/>
        </w:rPr>
        <w:t>ZA DIOBU</w:t>
      </w:r>
      <w:r w:rsidRPr="00C07C4A" w:rsidR="00FD3E7D">
        <w:rPr>
          <w:rFonts w:ascii="Arial" w:hAnsi="Arial" w:cs="Arial"/>
          <w:szCs w:val="24"/>
        </w:rPr>
        <w:t xml:space="preserve"> </w:t>
      </w:r>
      <w:proofErr w:type="spellStart"/>
      <w:r w:rsidRPr="00C07C4A" w:rsidR="00FD3E7D">
        <w:rPr>
          <w:rFonts w:ascii="Arial" w:hAnsi="Arial" w:cs="Arial"/>
          <w:szCs w:val="24"/>
        </w:rPr>
        <w:t>KUPOVNINE</w:t>
      </w:r>
      <w:proofErr w:type="spellEnd"/>
    </w:p>
    <w:p w:rsidRPr="00C07C4A" w:rsidR="00FD3E7D" w:rsidP="006762E4" w:rsidRDefault="00FD3E7D">
      <w:pPr>
        <w:jc w:val="center"/>
        <w:rPr>
          <w:rFonts w:ascii="Arial" w:hAnsi="Arial" w:cs="Arial"/>
          <w:szCs w:val="24"/>
        </w:rPr>
      </w:pP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 xml:space="preserve">sastavljen kod Trgovačkog suda u Zagrebu, </w:t>
      </w:r>
      <w:proofErr w:type="spellStart"/>
      <w:r w:rsidRPr="00C07C4A">
        <w:rPr>
          <w:rFonts w:ascii="Arial" w:hAnsi="Arial" w:cs="Arial"/>
          <w:szCs w:val="24"/>
        </w:rPr>
        <w:t>Kennedyev</w:t>
      </w:r>
      <w:proofErr w:type="spellEnd"/>
      <w:r w:rsidRPr="00C07C4A">
        <w:rPr>
          <w:rFonts w:ascii="Arial" w:hAnsi="Arial" w:cs="Arial"/>
          <w:szCs w:val="24"/>
        </w:rPr>
        <w:t xml:space="preserve"> trg </w:t>
      </w:r>
      <w:proofErr w:type="spellStart"/>
      <w:r w:rsidRPr="00C07C4A">
        <w:rPr>
          <w:rFonts w:ascii="Arial" w:hAnsi="Arial" w:cs="Arial"/>
          <w:szCs w:val="24"/>
        </w:rPr>
        <w:t>11</w:t>
      </w:r>
      <w:proofErr w:type="spellEnd"/>
      <w:r w:rsidRPr="00C07C4A">
        <w:rPr>
          <w:rFonts w:ascii="Arial" w:hAnsi="Arial" w:cs="Arial"/>
          <w:szCs w:val="24"/>
        </w:rPr>
        <w:t xml:space="preserve">, dana </w:t>
      </w:r>
      <w:proofErr w:type="spellStart"/>
      <w:r w:rsidRPr="00C07C4A" w:rsidR="00267124">
        <w:rPr>
          <w:rFonts w:ascii="Arial" w:hAnsi="Arial" w:cs="Arial"/>
          <w:szCs w:val="24"/>
        </w:rPr>
        <w:t>1</w:t>
      </w:r>
      <w:r w:rsidR="00DD7F97">
        <w:rPr>
          <w:rFonts w:ascii="Arial" w:hAnsi="Arial" w:cs="Arial"/>
          <w:szCs w:val="24"/>
        </w:rPr>
        <w:t>5</w:t>
      </w:r>
      <w:proofErr w:type="spellEnd"/>
      <w:r w:rsidRPr="00C07C4A" w:rsidR="00976B25">
        <w:rPr>
          <w:rFonts w:ascii="Arial" w:hAnsi="Arial" w:cs="Arial"/>
          <w:szCs w:val="24"/>
        </w:rPr>
        <w:t>.</w:t>
      </w:r>
      <w:r w:rsidRPr="00C07C4A" w:rsidR="00F9499B">
        <w:rPr>
          <w:rFonts w:ascii="Arial" w:hAnsi="Arial" w:cs="Arial"/>
          <w:szCs w:val="24"/>
        </w:rPr>
        <w:t xml:space="preserve"> </w:t>
      </w:r>
      <w:r w:rsidR="00DD7F97">
        <w:rPr>
          <w:rFonts w:ascii="Arial" w:hAnsi="Arial" w:cs="Arial"/>
          <w:szCs w:val="24"/>
        </w:rPr>
        <w:t xml:space="preserve">listopada </w:t>
      </w:r>
      <w:proofErr w:type="spellStart"/>
      <w:r w:rsidRPr="00C07C4A">
        <w:rPr>
          <w:rFonts w:ascii="Arial" w:hAnsi="Arial" w:cs="Arial"/>
          <w:szCs w:val="24"/>
        </w:rPr>
        <w:t>2021</w:t>
      </w:r>
      <w:proofErr w:type="spellEnd"/>
      <w:r w:rsidRPr="00C07C4A">
        <w:rPr>
          <w:rFonts w:ascii="Arial" w:hAnsi="Arial" w:cs="Arial"/>
          <w:szCs w:val="24"/>
        </w:rPr>
        <w:t xml:space="preserve">. godine na ročištu u </w:t>
      </w:r>
      <w:r w:rsidRPr="00C07C4A" w:rsidR="00F014D2">
        <w:rPr>
          <w:rFonts w:ascii="Arial" w:hAnsi="Arial" w:cs="Arial"/>
          <w:szCs w:val="24"/>
        </w:rPr>
        <w:t xml:space="preserve">stečajnom postupku nad dužnikom </w:t>
      </w:r>
      <w:r w:rsidRPr="00D7352B" w:rsidR="00146514">
        <w:rPr>
          <w:rFonts w:ascii="Arial" w:hAnsi="Arial" w:cs="Arial"/>
          <w:bCs/>
          <w:szCs w:val="24"/>
        </w:rPr>
        <w:t xml:space="preserve">PRIGORKA d.d. u stečaju, Sesvete, Ljudevita Posavskog 3, </w:t>
      </w:r>
      <w:proofErr w:type="spellStart"/>
      <w:r w:rsidRPr="00D7352B" w:rsidR="00146514">
        <w:rPr>
          <w:rFonts w:ascii="Arial" w:hAnsi="Arial" w:cs="Arial"/>
          <w:szCs w:val="24"/>
        </w:rPr>
        <w:t>MBS</w:t>
      </w:r>
      <w:proofErr w:type="spellEnd"/>
      <w:r w:rsidRPr="00D7352B" w:rsidR="00146514">
        <w:rPr>
          <w:rFonts w:ascii="Arial" w:hAnsi="Arial" w:cs="Arial"/>
          <w:szCs w:val="24"/>
        </w:rPr>
        <w:t xml:space="preserve">: </w:t>
      </w:r>
      <w:proofErr w:type="spellStart"/>
      <w:r w:rsidRPr="00D7352B" w:rsidR="00146514">
        <w:rPr>
          <w:rFonts w:ascii="Arial" w:hAnsi="Arial" w:cs="Arial"/>
          <w:szCs w:val="24"/>
        </w:rPr>
        <w:t>080061001</w:t>
      </w:r>
      <w:proofErr w:type="spellEnd"/>
      <w:r w:rsidRPr="00D7352B" w:rsidR="00146514">
        <w:rPr>
          <w:rFonts w:ascii="Arial" w:hAnsi="Arial" w:cs="Arial"/>
          <w:szCs w:val="24"/>
        </w:rPr>
        <w:t xml:space="preserve">, </w:t>
      </w:r>
      <w:proofErr w:type="spellStart"/>
      <w:r w:rsidRPr="00D7352B" w:rsidR="00146514">
        <w:rPr>
          <w:rFonts w:ascii="Arial" w:hAnsi="Arial" w:cs="Arial"/>
          <w:szCs w:val="24"/>
        </w:rPr>
        <w:t>OIB</w:t>
      </w:r>
      <w:proofErr w:type="spellEnd"/>
      <w:r w:rsidRPr="00D7352B" w:rsidR="00146514">
        <w:rPr>
          <w:rFonts w:ascii="Arial" w:hAnsi="Arial" w:cs="Arial"/>
          <w:szCs w:val="24"/>
        </w:rPr>
        <w:t xml:space="preserve">: </w:t>
      </w:r>
      <w:proofErr w:type="spellStart"/>
      <w:r w:rsidRPr="00D7352B" w:rsidR="00146514">
        <w:rPr>
          <w:rFonts w:ascii="Arial" w:hAnsi="Arial" w:cs="Arial"/>
          <w:szCs w:val="24"/>
        </w:rPr>
        <w:t>44010339796</w:t>
      </w:r>
      <w:proofErr w:type="spellEnd"/>
      <w:r w:rsidRPr="00C07C4A">
        <w:rPr>
          <w:rFonts w:ascii="Arial" w:hAnsi="Arial" w:cs="Arial"/>
          <w:szCs w:val="24"/>
        </w:rPr>
        <w:t xml:space="preserve">, s početkom u </w:t>
      </w:r>
      <w:proofErr w:type="spellStart"/>
      <w:r w:rsidRPr="00C07C4A">
        <w:rPr>
          <w:rFonts w:ascii="Arial" w:hAnsi="Arial" w:cs="Arial"/>
          <w:szCs w:val="24"/>
        </w:rPr>
        <w:t>1</w:t>
      </w:r>
      <w:r w:rsidR="00146514">
        <w:rPr>
          <w:rFonts w:ascii="Arial" w:hAnsi="Arial" w:cs="Arial"/>
          <w:szCs w:val="24"/>
        </w:rPr>
        <w:t>1</w:t>
      </w:r>
      <w:proofErr w:type="spellEnd"/>
      <w:r w:rsidRPr="00C07C4A">
        <w:rPr>
          <w:rFonts w:ascii="Arial" w:hAnsi="Arial" w:cs="Arial"/>
          <w:szCs w:val="24"/>
        </w:rPr>
        <w:t>,</w:t>
      </w:r>
      <w:proofErr w:type="spellStart"/>
      <w:r w:rsidR="00146514">
        <w:rPr>
          <w:rFonts w:ascii="Arial" w:hAnsi="Arial" w:cs="Arial"/>
          <w:szCs w:val="24"/>
        </w:rPr>
        <w:t>2</w:t>
      </w:r>
      <w:r w:rsidRPr="00C07C4A" w:rsidR="00E80B7B">
        <w:rPr>
          <w:rFonts w:ascii="Arial" w:hAnsi="Arial" w:cs="Arial"/>
          <w:szCs w:val="24"/>
        </w:rPr>
        <w:t>0</w:t>
      </w:r>
      <w:proofErr w:type="spellEnd"/>
      <w:r w:rsidRPr="00C07C4A">
        <w:rPr>
          <w:rFonts w:ascii="Arial" w:hAnsi="Arial" w:cs="Arial"/>
          <w:szCs w:val="24"/>
        </w:rPr>
        <w:t xml:space="preserve"> sati.</w:t>
      </w: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>NAZOČNI OD SUDA:</w:t>
      </w: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>Radovan Raduka, stečajni sudac</w:t>
      </w: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>Monika Fuček, zapisničar</w:t>
      </w: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="000E0AE0" w:rsidP="005A754B" w:rsidRDefault="005A754B">
      <w:pPr>
        <w:ind w:firstLine="708"/>
        <w:jc w:val="both"/>
        <w:rPr>
          <w:rFonts w:ascii="Arial" w:hAnsi="Arial" w:cs="Arial"/>
          <w:szCs w:val="24"/>
        </w:rPr>
      </w:pPr>
      <w:r w:rsidRPr="00D7352B">
        <w:rPr>
          <w:rFonts w:ascii="Arial" w:hAnsi="Arial" w:cs="Arial"/>
          <w:szCs w:val="24"/>
        </w:rPr>
        <w:t xml:space="preserve">Utvrđuje se da je nazočan stečajni upravitelj Damir </w:t>
      </w:r>
      <w:proofErr w:type="spellStart"/>
      <w:r w:rsidRPr="00D7352B">
        <w:rPr>
          <w:rFonts w:ascii="Arial" w:hAnsi="Arial" w:cs="Arial"/>
          <w:szCs w:val="24"/>
        </w:rPr>
        <w:t>Šebetić</w:t>
      </w:r>
      <w:proofErr w:type="spellEnd"/>
      <w:r w:rsidRPr="00D7352B">
        <w:rPr>
          <w:rFonts w:ascii="Arial" w:hAnsi="Arial" w:cs="Arial"/>
          <w:szCs w:val="24"/>
        </w:rPr>
        <w:t xml:space="preserve"> iz Zagreba.</w:t>
      </w:r>
    </w:p>
    <w:p w:rsidR="00E86401" w:rsidP="005A754B" w:rsidRDefault="00E86401">
      <w:pPr>
        <w:ind w:firstLine="708"/>
        <w:jc w:val="both"/>
        <w:rPr>
          <w:rFonts w:ascii="Arial" w:hAnsi="Arial" w:cs="Arial"/>
          <w:szCs w:val="24"/>
        </w:rPr>
      </w:pPr>
    </w:p>
    <w:p w:rsidR="000B4310" w:rsidP="005A754B" w:rsidRDefault="000E0AE0">
      <w:pPr>
        <w:ind w:firstLine="708"/>
        <w:jc w:val="both"/>
        <w:rPr>
          <w:rFonts w:ascii="Arial" w:hAnsi="Arial" w:cs="Arial"/>
          <w:szCs w:val="24"/>
        </w:rPr>
      </w:pPr>
      <w:r w:rsidRPr="00E86401">
        <w:rPr>
          <w:rFonts w:ascii="Arial" w:hAnsi="Arial" w:cs="Arial"/>
          <w:szCs w:val="24"/>
        </w:rPr>
        <w:t xml:space="preserve">Nadalje se utvrđuje da su prisutne </w:t>
      </w:r>
    </w:p>
    <w:p w:rsidR="000B4310" w:rsidP="005A754B" w:rsidRDefault="000B4310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</w:t>
      </w:r>
      <w:r w:rsidRPr="00E86401" w:rsidR="000E0AE0">
        <w:rPr>
          <w:rFonts w:ascii="Arial" w:hAnsi="Arial" w:cs="Arial"/>
          <w:szCs w:val="24"/>
        </w:rPr>
        <w:t xml:space="preserve">Tanja Šušak, zamjenica </w:t>
      </w:r>
      <w:proofErr w:type="spellStart"/>
      <w:r w:rsidRPr="00E86401" w:rsidR="000E0AE0">
        <w:rPr>
          <w:rFonts w:ascii="Arial" w:hAnsi="Arial" w:cs="Arial"/>
          <w:szCs w:val="24"/>
        </w:rPr>
        <w:t>ŽDO</w:t>
      </w:r>
      <w:proofErr w:type="spellEnd"/>
      <w:r w:rsidRPr="00E86401" w:rsidR="000E0AE0">
        <w:rPr>
          <w:rFonts w:ascii="Arial" w:hAnsi="Arial" w:cs="Arial"/>
          <w:szCs w:val="24"/>
        </w:rPr>
        <w:t xml:space="preserve"> u Zagrebu za Republiku Hrvatsku, Ministarstvo financija, Porezna uprava, Područni ured Zagreb i Ministarstvo obrane, </w:t>
      </w:r>
    </w:p>
    <w:p w:rsidR="000B4310" w:rsidP="005A754B" w:rsidRDefault="000B431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>-</w:t>
      </w:r>
      <w:r w:rsidRPr="00E86401">
        <w:rPr>
          <w:rFonts w:ascii="Arial" w:hAnsi="Arial" w:cs="Arial"/>
          <w:szCs w:val="24"/>
        </w:rPr>
        <w:t xml:space="preserve">st. </w:t>
      </w:r>
      <w:proofErr w:type="spellStart"/>
      <w:r w:rsidRPr="00E86401">
        <w:rPr>
          <w:rFonts w:ascii="Arial" w:hAnsi="Arial" w:cs="Arial"/>
          <w:szCs w:val="24"/>
        </w:rPr>
        <w:t>upr</w:t>
      </w:r>
      <w:proofErr w:type="spellEnd"/>
      <w:r w:rsidRPr="00E86401">
        <w:rPr>
          <w:rFonts w:ascii="Arial" w:hAnsi="Arial" w:cs="Arial"/>
          <w:szCs w:val="24"/>
        </w:rPr>
        <w:t>.</w:t>
      </w:r>
      <w:r w:rsidRPr="00E86401" w:rsidR="00E86401">
        <w:rPr>
          <w:rFonts w:ascii="Arial" w:hAnsi="Arial" w:cs="Arial"/>
        </w:rPr>
        <w:t xml:space="preserve"> Antonija Galić za </w:t>
      </w:r>
      <w:proofErr w:type="spellStart"/>
      <w:r w:rsidRPr="00E86401" w:rsidR="00E86401">
        <w:rPr>
          <w:rFonts w:ascii="Arial" w:hAnsi="Arial" w:cs="Arial"/>
        </w:rPr>
        <w:t>GLUMINA</w:t>
      </w:r>
      <w:proofErr w:type="spellEnd"/>
      <w:r w:rsidRPr="00E86401" w:rsidR="00E86401">
        <w:rPr>
          <w:rFonts w:ascii="Arial" w:hAnsi="Arial" w:cs="Arial"/>
        </w:rPr>
        <w:t xml:space="preserve"> BANKA d.d. u stečaju, </w:t>
      </w:r>
    </w:p>
    <w:p w:rsidRPr="00E86401" w:rsidR="005A754B" w:rsidP="005A754B" w:rsidRDefault="000B4310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>-</w:t>
      </w:r>
      <w:r w:rsidRPr="00E86401" w:rsidR="00E86401">
        <w:rPr>
          <w:rFonts w:ascii="Arial" w:hAnsi="Arial" w:cs="Arial"/>
        </w:rPr>
        <w:t xml:space="preserve">Petra Bilić, </w:t>
      </w:r>
      <w:proofErr w:type="spellStart"/>
      <w:r w:rsidRPr="00E86401" w:rsidR="00E86401">
        <w:rPr>
          <w:rFonts w:ascii="Arial" w:hAnsi="Arial" w:cs="Arial"/>
        </w:rPr>
        <w:t>odvj</w:t>
      </w:r>
      <w:proofErr w:type="spellEnd"/>
      <w:r w:rsidRPr="00E86401" w:rsidR="00E86401">
        <w:rPr>
          <w:rFonts w:ascii="Arial" w:hAnsi="Arial" w:cs="Arial"/>
        </w:rPr>
        <w:t xml:space="preserve">. iz Zagreba </w:t>
      </w:r>
      <w:r w:rsidRPr="00E86401" w:rsidR="00E86401">
        <w:rPr>
          <w:rFonts w:ascii="Arial" w:hAnsi="Arial" w:cs="Arial"/>
          <w:szCs w:val="24"/>
        </w:rPr>
        <w:t xml:space="preserve">za </w:t>
      </w:r>
      <w:proofErr w:type="spellStart"/>
      <w:r w:rsidRPr="00E86401" w:rsidR="008245D1">
        <w:rPr>
          <w:rFonts w:ascii="Arial" w:hAnsi="Arial" w:cs="Arial"/>
          <w:szCs w:val="24"/>
        </w:rPr>
        <w:t>CROATON</w:t>
      </w:r>
      <w:proofErr w:type="spellEnd"/>
      <w:r w:rsidRPr="00E86401" w:rsidR="008245D1">
        <w:rPr>
          <w:rFonts w:ascii="Arial" w:hAnsi="Arial" w:cs="Arial"/>
          <w:szCs w:val="24"/>
        </w:rPr>
        <w:t xml:space="preserve"> </w:t>
      </w:r>
      <w:r w:rsidRPr="00E86401" w:rsidR="00E86401">
        <w:rPr>
          <w:rFonts w:ascii="Arial" w:hAnsi="Arial" w:cs="Arial"/>
          <w:szCs w:val="24"/>
        </w:rPr>
        <w:t>d.o.o., BIH, Tomislavgrad</w:t>
      </w:r>
      <w:r w:rsidR="008245D1">
        <w:rPr>
          <w:rFonts w:ascii="Arial" w:hAnsi="Arial" w:cs="Arial"/>
          <w:szCs w:val="24"/>
        </w:rPr>
        <w:t>.</w:t>
      </w:r>
    </w:p>
    <w:p w:rsidRPr="00B50E64" w:rsidR="005A754B" w:rsidP="005A754B" w:rsidRDefault="005A754B">
      <w:pPr>
        <w:ind w:firstLine="708"/>
        <w:jc w:val="both"/>
        <w:rPr>
          <w:rFonts w:ascii="Arial" w:hAnsi="Arial" w:cs="Arial"/>
          <w:szCs w:val="24"/>
        </w:rPr>
      </w:pPr>
    </w:p>
    <w:p w:rsidRPr="005A754B" w:rsidR="00D430E7" w:rsidP="002A1A6F" w:rsidRDefault="00D430E7">
      <w:pPr>
        <w:ind w:firstLine="708"/>
        <w:jc w:val="both"/>
        <w:rPr>
          <w:rFonts w:ascii="Arial" w:hAnsi="Arial" w:cs="Arial"/>
          <w:color w:val="FF0000"/>
        </w:rPr>
      </w:pPr>
    </w:p>
    <w:p w:rsidRPr="000968F2" w:rsidR="00FD3E7D" w:rsidP="000416EC" w:rsidRDefault="00FD3E7D">
      <w:pPr>
        <w:ind w:firstLine="720"/>
        <w:jc w:val="both"/>
        <w:rPr>
          <w:rFonts w:ascii="Arial" w:hAnsi="Arial" w:cs="Arial"/>
          <w:szCs w:val="24"/>
        </w:rPr>
      </w:pPr>
      <w:r w:rsidRPr="000968F2">
        <w:rPr>
          <w:rFonts w:ascii="Arial" w:hAnsi="Arial" w:cs="Arial"/>
          <w:szCs w:val="24"/>
        </w:rPr>
        <w:t>Poziv za ročište objav</w:t>
      </w:r>
      <w:r w:rsidRPr="000968F2" w:rsidR="00452A1C">
        <w:rPr>
          <w:rFonts w:ascii="Arial" w:hAnsi="Arial" w:cs="Arial"/>
          <w:szCs w:val="24"/>
        </w:rPr>
        <w:t xml:space="preserve">ljen na e-oglasnoj ploči suda </w:t>
      </w:r>
      <w:proofErr w:type="spellStart"/>
      <w:r w:rsidRPr="000968F2" w:rsidR="00C07C4A">
        <w:rPr>
          <w:rFonts w:ascii="Arial" w:hAnsi="Arial" w:cs="Arial"/>
          <w:szCs w:val="24"/>
        </w:rPr>
        <w:t>2</w:t>
      </w:r>
      <w:r w:rsidRPr="000968F2" w:rsidR="00E41167">
        <w:rPr>
          <w:rFonts w:ascii="Arial" w:hAnsi="Arial" w:cs="Arial"/>
          <w:szCs w:val="24"/>
        </w:rPr>
        <w:t>3</w:t>
      </w:r>
      <w:proofErr w:type="spellEnd"/>
      <w:r w:rsidRPr="000968F2" w:rsidR="00C07C4A">
        <w:rPr>
          <w:rFonts w:ascii="Arial" w:hAnsi="Arial" w:cs="Arial"/>
          <w:szCs w:val="24"/>
        </w:rPr>
        <w:t xml:space="preserve">. </w:t>
      </w:r>
      <w:r w:rsidRPr="000968F2" w:rsidR="00F00823">
        <w:rPr>
          <w:rFonts w:ascii="Arial" w:hAnsi="Arial" w:cs="Arial"/>
          <w:szCs w:val="24"/>
        </w:rPr>
        <w:t>rujna</w:t>
      </w:r>
      <w:r w:rsidRPr="000968F2" w:rsidR="00933F8B">
        <w:rPr>
          <w:rFonts w:ascii="Arial" w:hAnsi="Arial" w:cs="Arial"/>
          <w:szCs w:val="24"/>
        </w:rPr>
        <w:t xml:space="preserve"> </w:t>
      </w:r>
      <w:proofErr w:type="spellStart"/>
      <w:r w:rsidRPr="000968F2" w:rsidR="00F4512B">
        <w:rPr>
          <w:rFonts w:ascii="Arial" w:hAnsi="Arial" w:cs="Arial"/>
          <w:szCs w:val="24"/>
        </w:rPr>
        <w:t>2021</w:t>
      </w:r>
      <w:proofErr w:type="spellEnd"/>
      <w:r w:rsidRPr="000968F2">
        <w:rPr>
          <w:rFonts w:ascii="Arial" w:hAnsi="Arial" w:cs="Arial"/>
          <w:szCs w:val="24"/>
        </w:rPr>
        <w:t>.</w:t>
      </w:r>
    </w:p>
    <w:p w:rsidRPr="000968F2" w:rsidR="00CA25CC" w:rsidP="000416EC" w:rsidRDefault="00CA25CC">
      <w:pPr>
        <w:jc w:val="both"/>
        <w:rPr>
          <w:rFonts w:ascii="Arial" w:hAnsi="Arial" w:cs="Arial"/>
          <w:szCs w:val="24"/>
        </w:rPr>
      </w:pPr>
    </w:p>
    <w:p w:rsidRPr="000B4310" w:rsidR="00C2364C" w:rsidP="008B39A8" w:rsidRDefault="00FD5E22">
      <w:pPr>
        <w:ind w:firstLine="720"/>
        <w:jc w:val="both"/>
        <w:rPr>
          <w:rFonts w:ascii="Arial" w:hAnsi="Arial" w:cs="Arial"/>
        </w:rPr>
      </w:pPr>
      <w:r w:rsidRPr="000968F2">
        <w:rPr>
          <w:rFonts w:ascii="Arial" w:hAnsi="Arial" w:cs="Arial"/>
          <w:szCs w:val="24"/>
        </w:rPr>
        <w:t xml:space="preserve">Današnje ročište vezano je uz diobu </w:t>
      </w:r>
      <w:proofErr w:type="spellStart"/>
      <w:r w:rsidRPr="000968F2" w:rsidR="000968F2">
        <w:rPr>
          <w:rFonts w:ascii="Arial" w:hAnsi="Arial" w:cs="Arial"/>
        </w:rPr>
        <w:t>kupovnina</w:t>
      </w:r>
      <w:proofErr w:type="spellEnd"/>
      <w:r w:rsidRPr="000968F2" w:rsidR="000968F2">
        <w:rPr>
          <w:rFonts w:ascii="Arial" w:hAnsi="Arial" w:cs="Arial"/>
        </w:rPr>
        <w:t xml:space="preserve"> dobivenih prodajom </w:t>
      </w:r>
      <w:r w:rsidRPr="000B4310" w:rsidR="000968F2">
        <w:rPr>
          <w:rFonts w:ascii="Arial" w:hAnsi="Arial" w:cs="Arial"/>
        </w:rPr>
        <w:t xml:space="preserve">nekretnina stečajnog dužnika na dražbi održanoj pred ovim sudom </w:t>
      </w:r>
      <w:proofErr w:type="spellStart"/>
      <w:r w:rsidRPr="000B4310" w:rsidR="000968F2">
        <w:rPr>
          <w:rFonts w:ascii="Arial" w:hAnsi="Arial" w:cs="Arial"/>
        </w:rPr>
        <w:t>15</w:t>
      </w:r>
      <w:proofErr w:type="spellEnd"/>
      <w:r w:rsidRPr="000B4310" w:rsidR="000968F2">
        <w:rPr>
          <w:rFonts w:ascii="Arial" w:hAnsi="Arial" w:cs="Arial"/>
        </w:rPr>
        <w:t xml:space="preserve">. travnja </w:t>
      </w:r>
      <w:proofErr w:type="spellStart"/>
      <w:r w:rsidRPr="000B4310" w:rsidR="000968F2">
        <w:rPr>
          <w:rFonts w:ascii="Arial" w:hAnsi="Arial" w:cs="Arial"/>
        </w:rPr>
        <w:t>2021</w:t>
      </w:r>
      <w:proofErr w:type="spellEnd"/>
      <w:r w:rsidRPr="000B4310" w:rsidR="000968F2">
        <w:rPr>
          <w:rFonts w:ascii="Arial" w:hAnsi="Arial" w:cs="Arial"/>
        </w:rPr>
        <w:t>.</w:t>
      </w:r>
    </w:p>
    <w:p w:rsidRPr="000B4310" w:rsidR="00C2364C" w:rsidP="008B39A8" w:rsidRDefault="00C2364C">
      <w:pPr>
        <w:ind w:firstLine="720"/>
        <w:jc w:val="both"/>
        <w:rPr>
          <w:rFonts w:ascii="Arial" w:hAnsi="Arial" w:cs="Arial"/>
        </w:rPr>
      </w:pPr>
    </w:p>
    <w:p w:rsidRPr="000B4310" w:rsidR="002A1A6F" w:rsidP="008B39A8" w:rsidRDefault="000B4310">
      <w:pPr>
        <w:ind w:firstLine="720"/>
        <w:jc w:val="both"/>
        <w:rPr>
          <w:rFonts w:ascii="Arial" w:hAnsi="Arial" w:cs="Arial"/>
        </w:rPr>
      </w:pPr>
      <w:r w:rsidRPr="000B4310">
        <w:rPr>
          <w:rFonts w:ascii="Arial" w:hAnsi="Arial" w:cs="Arial"/>
        </w:rPr>
        <w:t>Stečajni upravitelj</w:t>
      </w:r>
      <w:r>
        <w:rPr>
          <w:rFonts w:ascii="Arial" w:hAnsi="Arial" w:cs="Arial"/>
        </w:rPr>
        <w:t xml:space="preserve"> nema što za dodati na podneske od </w:t>
      </w:r>
      <w:proofErr w:type="spellStart"/>
      <w:r>
        <w:rPr>
          <w:rFonts w:ascii="Arial" w:hAnsi="Arial" w:cs="Arial"/>
        </w:rPr>
        <w:t>01</w:t>
      </w:r>
      <w:proofErr w:type="spellEnd"/>
      <w:r>
        <w:rPr>
          <w:rFonts w:ascii="Arial" w:hAnsi="Arial" w:cs="Arial"/>
        </w:rPr>
        <w:t xml:space="preserve">. listopada </w:t>
      </w:r>
      <w:proofErr w:type="spellStart"/>
      <w:r>
        <w:rPr>
          <w:rFonts w:ascii="Arial" w:hAnsi="Arial" w:cs="Arial"/>
        </w:rPr>
        <w:t>2021</w:t>
      </w:r>
      <w:proofErr w:type="spellEnd"/>
      <w:r>
        <w:rPr>
          <w:rFonts w:ascii="Arial" w:hAnsi="Arial" w:cs="Arial"/>
        </w:rPr>
        <w:t xml:space="preserve">. koji su objavljeni na e-oglasnoj ploči suda </w:t>
      </w:r>
      <w:proofErr w:type="spellStart"/>
      <w:r>
        <w:rPr>
          <w:rFonts w:ascii="Arial" w:hAnsi="Arial" w:cs="Arial"/>
        </w:rPr>
        <w:t>05</w:t>
      </w:r>
      <w:proofErr w:type="spellEnd"/>
      <w:r>
        <w:rPr>
          <w:rFonts w:ascii="Arial" w:hAnsi="Arial" w:cs="Arial"/>
        </w:rPr>
        <w:t xml:space="preserve">. listopada </w:t>
      </w:r>
      <w:proofErr w:type="spellStart"/>
      <w:r>
        <w:rPr>
          <w:rFonts w:ascii="Arial" w:hAnsi="Arial" w:cs="Arial"/>
        </w:rPr>
        <w:t>2021</w:t>
      </w:r>
      <w:proofErr w:type="spellEnd"/>
      <w:r>
        <w:rPr>
          <w:rFonts w:ascii="Arial" w:hAnsi="Arial" w:cs="Arial"/>
        </w:rPr>
        <w:t xml:space="preserve">. </w:t>
      </w:r>
    </w:p>
    <w:p w:rsidR="000B579E" w:rsidP="00933F8B" w:rsidRDefault="00AF1C1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B4310">
        <w:rPr>
          <w:rFonts w:ascii="Arial" w:hAnsi="Arial" w:cs="Arial"/>
          <w:sz w:val="24"/>
          <w:szCs w:val="24"/>
        </w:rPr>
        <w:tab/>
      </w:r>
    </w:p>
    <w:p w:rsidR="00F00A04" w:rsidP="00933F8B" w:rsidRDefault="00F00A0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35E9E">
        <w:rPr>
          <w:rFonts w:ascii="Arial" w:hAnsi="Arial" w:cs="Arial"/>
          <w:sz w:val="24"/>
          <w:szCs w:val="24"/>
        </w:rPr>
        <w:t xml:space="preserve">St. </w:t>
      </w:r>
      <w:proofErr w:type="spellStart"/>
      <w:r w:rsidR="00735E9E">
        <w:rPr>
          <w:rFonts w:ascii="Arial" w:hAnsi="Arial" w:cs="Arial"/>
          <w:sz w:val="24"/>
          <w:szCs w:val="24"/>
        </w:rPr>
        <w:t>upr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735E9E">
        <w:rPr>
          <w:rFonts w:ascii="Arial" w:hAnsi="Arial" w:cs="Arial"/>
          <w:sz w:val="24"/>
          <w:szCs w:val="24"/>
        </w:rPr>
        <w:t>razlučnog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 vjerovnika predaje u spis obračun potraživanja u iznosu od 267.826.855,</w:t>
      </w:r>
      <w:proofErr w:type="spellStart"/>
      <w:r w:rsidR="00735E9E">
        <w:rPr>
          <w:rFonts w:ascii="Arial" w:hAnsi="Arial" w:cs="Arial"/>
          <w:sz w:val="24"/>
          <w:szCs w:val="24"/>
        </w:rPr>
        <w:t>34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 kn, zaključak stečajnog suda u postupku koji se vodi nad </w:t>
      </w:r>
      <w:proofErr w:type="spellStart"/>
      <w:r w:rsidR="00735E9E">
        <w:rPr>
          <w:rFonts w:ascii="Arial" w:hAnsi="Arial" w:cs="Arial"/>
          <w:sz w:val="24"/>
          <w:szCs w:val="24"/>
        </w:rPr>
        <w:t>razlučnim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 vjerovnikom od </w:t>
      </w:r>
      <w:proofErr w:type="spellStart"/>
      <w:r w:rsidR="00735E9E">
        <w:rPr>
          <w:rFonts w:ascii="Arial" w:hAnsi="Arial" w:cs="Arial"/>
          <w:sz w:val="24"/>
          <w:szCs w:val="24"/>
        </w:rPr>
        <w:t>27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. rujna </w:t>
      </w:r>
      <w:proofErr w:type="spellStart"/>
      <w:r w:rsidR="00735E9E">
        <w:rPr>
          <w:rFonts w:ascii="Arial" w:hAnsi="Arial" w:cs="Arial"/>
          <w:sz w:val="24"/>
          <w:szCs w:val="24"/>
        </w:rPr>
        <w:t>2021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. i obveznu uputu toga suda od </w:t>
      </w:r>
      <w:proofErr w:type="spellStart"/>
      <w:r w:rsidR="00735E9E">
        <w:rPr>
          <w:rFonts w:ascii="Arial" w:hAnsi="Arial" w:cs="Arial"/>
          <w:sz w:val="24"/>
          <w:szCs w:val="24"/>
        </w:rPr>
        <w:t>12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. listopada </w:t>
      </w:r>
      <w:proofErr w:type="spellStart"/>
      <w:r w:rsidR="00735E9E">
        <w:rPr>
          <w:rFonts w:ascii="Arial" w:hAnsi="Arial" w:cs="Arial"/>
          <w:sz w:val="24"/>
          <w:szCs w:val="24"/>
        </w:rPr>
        <w:t>2021</w:t>
      </w:r>
      <w:proofErr w:type="spellEnd"/>
      <w:r w:rsidR="00735E9E">
        <w:rPr>
          <w:rFonts w:ascii="Arial" w:hAnsi="Arial" w:cs="Arial"/>
          <w:sz w:val="24"/>
          <w:szCs w:val="24"/>
        </w:rPr>
        <w:t>. Zato predlaže da se iznos od 1.201.356,</w:t>
      </w:r>
      <w:proofErr w:type="spellStart"/>
      <w:r w:rsidR="00735E9E">
        <w:rPr>
          <w:rFonts w:ascii="Arial" w:hAnsi="Arial" w:cs="Arial"/>
          <w:sz w:val="24"/>
          <w:szCs w:val="24"/>
        </w:rPr>
        <w:t>35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 kn isplati na račun Trgovačkog suda u Zagrebu broj </w:t>
      </w:r>
      <w:proofErr w:type="spellStart"/>
      <w:r w:rsidR="00735E9E">
        <w:rPr>
          <w:rFonts w:ascii="Arial" w:hAnsi="Arial" w:cs="Arial"/>
          <w:sz w:val="24"/>
          <w:szCs w:val="24"/>
        </w:rPr>
        <w:t>HR9223900011300000460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 otvoren kod </w:t>
      </w:r>
      <w:proofErr w:type="spellStart"/>
      <w:r w:rsidR="00735E9E">
        <w:rPr>
          <w:rFonts w:ascii="Arial" w:hAnsi="Arial" w:cs="Arial"/>
          <w:sz w:val="24"/>
          <w:szCs w:val="24"/>
        </w:rPr>
        <w:t>HPB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 d.d. s naznakom plaćanja uplata na depozit suda St-</w:t>
      </w:r>
      <w:proofErr w:type="spellStart"/>
      <w:r w:rsidR="00735E9E">
        <w:rPr>
          <w:rFonts w:ascii="Arial" w:hAnsi="Arial" w:cs="Arial"/>
          <w:sz w:val="24"/>
          <w:szCs w:val="24"/>
        </w:rPr>
        <w:t>83</w:t>
      </w:r>
      <w:proofErr w:type="spellEnd"/>
      <w:r w:rsidR="00735E9E">
        <w:rPr>
          <w:rFonts w:ascii="Arial" w:hAnsi="Arial" w:cs="Arial"/>
          <w:sz w:val="24"/>
          <w:szCs w:val="24"/>
        </w:rPr>
        <w:t>/</w:t>
      </w:r>
      <w:proofErr w:type="spellStart"/>
      <w:r w:rsidR="00735E9E">
        <w:rPr>
          <w:rFonts w:ascii="Arial" w:hAnsi="Arial" w:cs="Arial"/>
          <w:sz w:val="24"/>
          <w:szCs w:val="24"/>
        </w:rPr>
        <w:t>99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. Dodaje i da nema primjedbi na obračun troškova unovčenja predmeta </w:t>
      </w:r>
      <w:proofErr w:type="spellStart"/>
      <w:r w:rsidR="00735E9E">
        <w:rPr>
          <w:rFonts w:ascii="Arial" w:hAnsi="Arial" w:cs="Arial"/>
          <w:sz w:val="24"/>
          <w:szCs w:val="24"/>
        </w:rPr>
        <w:t>razlučnog</w:t>
      </w:r>
      <w:proofErr w:type="spellEnd"/>
      <w:r w:rsidR="00735E9E">
        <w:rPr>
          <w:rFonts w:ascii="Arial" w:hAnsi="Arial" w:cs="Arial"/>
          <w:sz w:val="24"/>
          <w:szCs w:val="24"/>
        </w:rPr>
        <w:t xml:space="preserve"> prava. </w:t>
      </w:r>
    </w:p>
    <w:p w:rsidRPr="000B4310" w:rsidR="00735E9E" w:rsidP="00933F8B" w:rsidRDefault="00735E9E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07C4A" w:rsidR="00FD3E7D" w:rsidP="00FD3E7D" w:rsidRDefault="00FD3E7D">
      <w:pPr>
        <w:ind w:firstLine="720"/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>Dovršeno u</w:t>
      </w:r>
      <w:r w:rsidR="00FF2E85">
        <w:rPr>
          <w:rFonts w:ascii="Arial" w:hAnsi="Arial" w:cs="Arial"/>
          <w:szCs w:val="24"/>
        </w:rPr>
        <w:t xml:space="preserve"> </w:t>
      </w:r>
      <w:proofErr w:type="spellStart"/>
      <w:r w:rsidR="00FF2E85">
        <w:rPr>
          <w:rFonts w:ascii="Arial" w:hAnsi="Arial" w:cs="Arial"/>
          <w:szCs w:val="24"/>
        </w:rPr>
        <w:t>11</w:t>
      </w:r>
      <w:proofErr w:type="spellEnd"/>
      <w:r w:rsidR="00FF2E85">
        <w:rPr>
          <w:rFonts w:ascii="Arial" w:hAnsi="Arial" w:cs="Arial"/>
          <w:szCs w:val="24"/>
        </w:rPr>
        <w:t>,</w:t>
      </w:r>
      <w:proofErr w:type="spellStart"/>
      <w:r w:rsidR="00FF2E85">
        <w:rPr>
          <w:rFonts w:ascii="Arial" w:hAnsi="Arial" w:cs="Arial"/>
          <w:szCs w:val="24"/>
        </w:rPr>
        <w:t>38</w:t>
      </w:r>
      <w:proofErr w:type="spellEnd"/>
      <w:r w:rsidR="00554047">
        <w:rPr>
          <w:rFonts w:ascii="Arial" w:hAnsi="Arial" w:cs="Arial"/>
          <w:szCs w:val="24"/>
        </w:rPr>
        <w:t xml:space="preserve"> </w:t>
      </w:r>
      <w:r w:rsidRPr="00C07C4A" w:rsidR="00FD0ACF">
        <w:rPr>
          <w:rFonts w:ascii="Arial" w:hAnsi="Arial" w:cs="Arial"/>
          <w:szCs w:val="24"/>
        </w:rPr>
        <w:t>sa</w:t>
      </w:r>
      <w:r w:rsidRPr="00C07C4A">
        <w:rPr>
          <w:rFonts w:ascii="Arial" w:hAnsi="Arial" w:cs="Arial"/>
          <w:szCs w:val="24"/>
        </w:rPr>
        <w:t xml:space="preserve">ti. </w:t>
      </w:r>
      <w:r w:rsidRPr="00C07C4A">
        <w:rPr>
          <w:rFonts w:ascii="Arial" w:hAnsi="Arial" w:cs="Arial"/>
          <w:szCs w:val="24"/>
        </w:rPr>
        <w:tab/>
        <w:t xml:space="preserve"> </w:t>
      </w:r>
    </w:p>
    <w:p w:rsidRPr="00C07C4A" w:rsidR="00FD3E7D" w:rsidP="00FD3E7D" w:rsidRDefault="00FD3E7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200"/>
        </w:tabs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ab/>
      </w:r>
    </w:p>
    <w:p w:rsidR="00554047" w:rsidP="00FD3E7D" w:rsidRDefault="00554047">
      <w:pPr>
        <w:jc w:val="both"/>
        <w:rPr>
          <w:rFonts w:ascii="Arial" w:hAnsi="Arial" w:cs="Arial"/>
          <w:szCs w:val="24"/>
        </w:rPr>
      </w:pP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>Zapisničar:</w:t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  <w:t xml:space="preserve">            Stečajni sudac:</w:t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</w:r>
      <w:r w:rsidR="00554047">
        <w:rPr>
          <w:rFonts w:ascii="Arial" w:hAnsi="Arial" w:cs="Arial"/>
          <w:szCs w:val="24"/>
        </w:rPr>
        <w:t xml:space="preserve">     </w:t>
      </w:r>
      <w:r w:rsidRPr="00C07C4A">
        <w:rPr>
          <w:rFonts w:ascii="Arial" w:hAnsi="Arial" w:cs="Arial"/>
          <w:szCs w:val="24"/>
        </w:rPr>
        <w:t>Stečajni upravitelj:</w:t>
      </w:r>
    </w:p>
    <w:p w:rsidRPr="00C07C4A" w:rsidR="00FD3E7D" w:rsidP="00FD3E7D" w:rsidRDefault="00FD3E7D">
      <w:pPr>
        <w:jc w:val="both"/>
        <w:rPr>
          <w:rFonts w:ascii="Arial" w:hAnsi="Arial" w:cs="Arial"/>
          <w:szCs w:val="24"/>
        </w:rPr>
      </w:pPr>
      <w:r w:rsidRPr="00C07C4A">
        <w:rPr>
          <w:rFonts w:ascii="Arial" w:hAnsi="Arial" w:cs="Arial"/>
          <w:szCs w:val="24"/>
        </w:rPr>
        <w:t xml:space="preserve">Monika Fuček </w:t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  <w:t xml:space="preserve">          Radovan Raduka</w:t>
      </w:r>
      <w:r w:rsidRPr="00C07C4A">
        <w:rPr>
          <w:rFonts w:ascii="Arial" w:hAnsi="Arial" w:cs="Arial"/>
          <w:szCs w:val="24"/>
        </w:rPr>
        <w:tab/>
      </w:r>
      <w:r w:rsidRPr="00C07C4A">
        <w:rPr>
          <w:rFonts w:ascii="Arial" w:hAnsi="Arial" w:cs="Arial"/>
          <w:szCs w:val="24"/>
        </w:rPr>
        <w:tab/>
        <w:t xml:space="preserve"> </w:t>
      </w:r>
    </w:p>
    <w:p w:rsidR="00FD3E7D" w:rsidP="00FD3E7D" w:rsidRDefault="00FD3E7D">
      <w:pPr>
        <w:jc w:val="both"/>
        <w:rPr>
          <w:rFonts w:ascii="Arial" w:hAnsi="Arial" w:cs="Arial"/>
          <w:szCs w:val="24"/>
        </w:rPr>
      </w:pPr>
    </w:p>
    <w:p w:rsidR="00554047" w:rsidP="00FD3E7D" w:rsidRDefault="00554047">
      <w:pPr>
        <w:jc w:val="both"/>
        <w:rPr>
          <w:rFonts w:ascii="Arial" w:hAnsi="Arial" w:cs="Arial"/>
          <w:szCs w:val="24"/>
        </w:rPr>
      </w:pPr>
    </w:p>
    <w:p w:rsidRPr="00C07C4A" w:rsidR="00933F8B" w:rsidP="00FF2E85" w:rsidRDefault="00FF2E85">
      <w:pPr>
        <w:ind w:left="4956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</w:t>
      </w:r>
      <w:r w:rsidRPr="008245D1" w:rsidR="008245D1">
        <w:rPr>
          <w:rFonts w:ascii="Arial" w:hAnsi="Arial" w:cs="Arial"/>
          <w:szCs w:val="24"/>
        </w:rPr>
        <w:t>Stranke:</w:t>
      </w:r>
    </w:p>
    <w:sectPr w:rsidRPr="00C07C4A" w:rsidR="00933F8B" w:rsidSect="00461FB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5608" w:rsidP="00461FBF" w:rsidRDefault="00BA5608">
      <w:r>
        <w:separator/>
      </w:r>
    </w:p>
  </w:endnote>
  <w:endnote w:type="continuationSeparator" w:id="0">
    <w:p w:rsidR="00BA5608" w:rsidP="00461FBF" w:rsidRDefault="00BA560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5608" w:rsidP="00461FBF" w:rsidRDefault="00BA5608">
      <w:r>
        <w:separator/>
      </w:r>
    </w:p>
  </w:footnote>
  <w:footnote w:type="continuationSeparator" w:id="0">
    <w:p w:rsidR="00BA5608" w:rsidP="00461FBF" w:rsidRDefault="00BA560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1FBF" w:rsidP="00933F8B" w:rsidRDefault="00461FBF">
    <w:pPr>
      <w:tabs>
        <w:tab w:val="left" w:pos="4536"/>
      </w:tabs>
      <w:jc w:val="both"/>
    </w:pPr>
    <w:r>
      <w:tab/>
    </w:r>
    <w:sdt>
      <w:sdtPr>
        <w:rPr>
          <w:rFonts w:ascii="Arial" w:hAnsi="Arial" w:cs="Arial"/>
        </w:rPr>
        <w:id w:val="-1387101034"/>
        <w:docPartObj>
          <w:docPartGallery w:val="Page Numbers (Top of Page)"/>
          <w:docPartUnique/>
        </w:docPartObj>
      </w:sdtPr>
      <w:sdtEndPr/>
      <w:sdtContent>
        <w:r w:rsidR="00F119CC">
          <w:rPr>
            <w:rFonts w:ascii="Arial" w:hAnsi="Arial" w:cs="Arial"/>
          </w:rPr>
          <w:t xml:space="preserve"> </w:t>
        </w:r>
        <w:r w:rsidRPr="00F119CC">
          <w:rPr>
            <w:rFonts w:ascii="Arial" w:hAnsi="Arial" w:cs="Arial"/>
          </w:rPr>
          <w:fldChar w:fldCharType="begin"/>
        </w:r>
        <w:r w:rsidRPr="00F119CC">
          <w:rPr>
            <w:rFonts w:ascii="Arial" w:hAnsi="Arial" w:cs="Arial"/>
          </w:rPr>
          <w:instrText>PAGE   \* MERGEFORMAT</w:instrText>
        </w:r>
        <w:r w:rsidRPr="00F119CC">
          <w:rPr>
            <w:rFonts w:ascii="Arial" w:hAnsi="Arial" w:cs="Arial"/>
          </w:rPr>
          <w:fldChar w:fldCharType="separate"/>
        </w:r>
        <w:r w:rsidR="00FF2E85">
          <w:rPr>
            <w:rFonts w:ascii="Arial" w:hAnsi="Arial" w:cs="Arial"/>
            <w:noProof/>
          </w:rPr>
          <w:t>2</w:t>
        </w:r>
        <w:r w:rsidRPr="00F119CC">
          <w:rPr>
            <w:rFonts w:ascii="Arial" w:hAnsi="Arial" w:cs="Arial"/>
          </w:rPr>
          <w:fldChar w:fldCharType="end"/>
        </w:r>
        <w:r w:rsidRPr="00F119CC">
          <w:rPr>
            <w:rFonts w:ascii="Arial" w:hAnsi="Arial" w:cs="Arial"/>
          </w:rPr>
          <w:t xml:space="preserve">  </w:t>
        </w:r>
      </w:sdtContent>
    </w:sdt>
    <w:r>
      <w:tab/>
    </w:r>
    <w:r w:rsidR="00811513">
      <w:t xml:space="preserve">                          </w:t>
    </w:r>
    <w:r w:rsidR="00933F8B">
      <w:t xml:space="preserve">        </w:t>
    </w:r>
    <w:r w:rsidR="00933F8B">
      <w:rPr>
        <w:rFonts w:ascii="Arial" w:hAnsi="Arial" w:cs="Arial"/>
        <w:szCs w:val="24"/>
      </w:rPr>
      <w:t xml:space="preserve"> </w:t>
    </w:r>
    <w:proofErr w:type="spellStart"/>
    <w:r w:rsidRPr="00933F8B" w:rsidR="00933F8B">
      <w:rPr>
        <w:rFonts w:ascii="Arial" w:hAnsi="Arial" w:cs="Arial"/>
        <w:szCs w:val="24"/>
      </w:rPr>
      <w:t>31</w:t>
    </w:r>
    <w:proofErr w:type="spellEnd"/>
    <w:r w:rsidRPr="00933F8B" w:rsidR="00933F8B">
      <w:rPr>
        <w:rFonts w:ascii="Arial" w:hAnsi="Arial" w:cs="Arial"/>
        <w:szCs w:val="24"/>
      </w:rPr>
      <w:t>.</w:t>
    </w:r>
    <w:r w:rsidR="00933F8B">
      <w:rPr>
        <w:rFonts w:ascii="Arial" w:hAnsi="Arial" w:cs="Arial"/>
        <w:szCs w:val="24"/>
      </w:rPr>
      <w:t xml:space="preserve"> S</w:t>
    </w:r>
    <w:r w:rsidR="00146514">
      <w:rPr>
        <w:rFonts w:ascii="Arial" w:hAnsi="Arial" w:cs="Arial"/>
        <w:szCs w:val="24"/>
      </w:rPr>
      <w:t>t-</w:t>
    </w:r>
    <w:proofErr w:type="spellStart"/>
    <w:r w:rsidR="00146514">
      <w:rPr>
        <w:rFonts w:ascii="Arial" w:hAnsi="Arial" w:cs="Arial"/>
        <w:szCs w:val="24"/>
      </w:rPr>
      <w:t>1</w:t>
    </w:r>
    <w:r w:rsidR="008B39A8">
      <w:rPr>
        <w:rFonts w:ascii="Arial" w:hAnsi="Arial" w:cs="Arial"/>
        <w:szCs w:val="24"/>
      </w:rPr>
      <w:t>4</w:t>
    </w:r>
    <w:r w:rsidRPr="00933F8B" w:rsidR="00933F8B">
      <w:rPr>
        <w:rFonts w:ascii="Arial" w:hAnsi="Arial" w:cs="Arial"/>
        <w:szCs w:val="24"/>
      </w:rPr>
      <w:t>9</w:t>
    </w:r>
    <w:proofErr w:type="spellEnd"/>
    <w:r w:rsidRPr="00933F8B" w:rsidR="00933F8B">
      <w:rPr>
        <w:rFonts w:ascii="Arial" w:hAnsi="Arial" w:cs="Arial"/>
        <w:szCs w:val="24"/>
      </w:rPr>
      <w:t>/</w:t>
    </w:r>
    <w:proofErr w:type="spellStart"/>
    <w:r w:rsidRPr="00933F8B" w:rsidR="00933F8B">
      <w:rPr>
        <w:rFonts w:ascii="Arial" w:hAnsi="Arial" w:cs="Arial"/>
        <w:szCs w:val="24"/>
      </w:rPr>
      <w:t>20</w:t>
    </w:r>
    <w:r w:rsidR="00146514">
      <w:rPr>
        <w:rFonts w:ascii="Arial" w:hAnsi="Arial" w:cs="Arial"/>
        <w:szCs w:val="24"/>
      </w:rPr>
      <w:t>0</w:t>
    </w:r>
    <w:r w:rsidR="008B39A8">
      <w:rPr>
        <w:rFonts w:ascii="Arial" w:hAnsi="Arial" w:cs="Arial"/>
        <w:szCs w:val="24"/>
      </w:rPr>
      <w:t>6</w:t>
    </w:r>
    <w:proofErr w:type="spellEnd"/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87B9F"/>
    <w:multiLevelType w:val="hybridMultilevel"/>
    <w:tmpl w:val="8CF2A7BA"/>
    <w:lvl w:ilvl="0" w:tplc="2B689A6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15250"/>
    <w:rsid w:val="00036AA9"/>
    <w:rsid w:val="00037360"/>
    <w:rsid w:val="000416EC"/>
    <w:rsid w:val="0004442F"/>
    <w:rsid w:val="000820C1"/>
    <w:rsid w:val="000968F2"/>
    <w:rsid w:val="000B4310"/>
    <w:rsid w:val="000B579E"/>
    <w:rsid w:val="000B5977"/>
    <w:rsid w:val="000C6CFF"/>
    <w:rsid w:val="000D21A8"/>
    <w:rsid w:val="000D72A1"/>
    <w:rsid w:val="000E0AE0"/>
    <w:rsid w:val="000F0045"/>
    <w:rsid w:val="000F65FE"/>
    <w:rsid w:val="00101D2E"/>
    <w:rsid w:val="00113AA6"/>
    <w:rsid w:val="00146514"/>
    <w:rsid w:val="0016218F"/>
    <w:rsid w:val="00192548"/>
    <w:rsid w:val="001A33F8"/>
    <w:rsid w:val="001B3410"/>
    <w:rsid w:val="001E6E2E"/>
    <w:rsid w:val="001F11DA"/>
    <w:rsid w:val="001F40CC"/>
    <w:rsid w:val="00223EE3"/>
    <w:rsid w:val="00241C63"/>
    <w:rsid w:val="00254FAB"/>
    <w:rsid w:val="00261EAA"/>
    <w:rsid w:val="00267124"/>
    <w:rsid w:val="002878D5"/>
    <w:rsid w:val="002A1A6F"/>
    <w:rsid w:val="002D65E5"/>
    <w:rsid w:val="002E1A80"/>
    <w:rsid w:val="002F38B1"/>
    <w:rsid w:val="0032244D"/>
    <w:rsid w:val="0033708E"/>
    <w:rsid w:val="00345CF7"/>
    <w:rsid w:val="00372532"/>
    <w:rsid w:val="00375D1B"/>
    <w:rsid w:val="00376EE7"/>
    <w:rsid w:val="00383AD8"/>
    <w:rsid w:val="00383B30"/>
    <w:rsid w:val="003A2D69"/>
    <w:rsid w:val="003D44B0"/>
    <w:rsid w:val="003F755A"/>
    <w:rsid w:val="00404DCB"/>
    <w:rsid w:val="00452A1C"/>
    <w:rsid w:val="00453CEB"/>
    <w:rsid w:val="00461FBF"/>
    <w:rsid w:val="00464C96"/>
    <w:rsid w:val="00482555"/>
    <w:rsid w:val="004C0480"/>
    <w:rsid w:val="004D2DCF"/>
    <w:rsid w:val="004D3336"/>
    <w:rsid w:val="004F0208"/>
    <w:rsid w:val="00547586"/>
    <w:rsid w:val="0055381E"/>
    <w:rsid w:val="00554047"/>
    <w:rsid w:val="00567C83"/>
    <w:rsid w:val="00585005"/>
    <w:rsid w:val="005A2ADB"/>
    <w:rsid w:val="005A754B"/>
    <w:rsid w:val="005A761C"/>
    <w:rsid w:val="005B5799"/>
    <w:rsid w:val="005D3BC0"/>
    <w:rsid w:val="00600D7C"/>
    <w:rsid w:val="00606AE1"/>
    <w:rsid w:val="0061594C"/>
    <w:rsid w:val="006412DD"/>
    <w:rsid w:val="00644DFA"/>
    <w:rsid w:val="006658F5"/>
    <w:rsid w:val="00674129"/>
    <w:rsid w:val="00674B46"/>
    <w:rsid w:val="006761AC"/>
    <w:rsid w:val="006762E4"/>
    <w:rsid w:val="00682EBB"/>
    <w:rsid w:val="006B0A77"/>
    <w:rsid w:val="006E40A0"/>
    <w:rsid w:val="006E49E6"/>
    <w:rsid w:val="00734BD9"/>
    <w:rsid w:val="00735E9E"/>
    <w:rsid w:val="00744301"/>
    <w:rsid w:val="00746EA4"/>
    <w:rsid w:val="00764BB6"/>
    <w:rsid w:val="00775234"/>
    <w:rsid w:val="0079241A"/>
    <w:rsid w:val="007C1E7C"/>
    <w:rsid w:val="007D44B2"/>
    <w:rsid w:val="007E32AE"/>
    <w:rsid w:val="007F776F"/>
    <w:rsid w:val="008023C1"/>
    <w:rsid w:val="00811513"/>
    <w:rsid w:val="008245D1"/>
    <w:rsid w:val="0083422C"/>
    <w:rsid w:val="00845964"/>
    <w:rsid w:val="008669A4"/>
    <w:rsid w:val="0087548B"/>
    <w:rsid w:val="00892695"/>
    <w:rsid w:val="008B39A8"/>
    <w:rsid w:val="0090735A"/>
    <w:rsid w:val="00933F8B"/>
    <w:rsid w:val="009621D3"/>
    <w:rsid w:val="0096510C"/>
    <w:rsid w:val="00971E4F"/>
    <w:rsid w:val="00976B25"/>
    <w:rsid w:val="009975EE"/>
    <w:rsid w:val="009A2733"/>
    <w:rsid w:val="009A5957"/>
    <w:rsid w:val="009A7477"/>
    <w:rsid w:val="009F21B3"/>
    <w:rsid w:val="00A0232A"/>
    <w:rsid w:val="00A059F6"/>
    <w:rsid w:val="00A15DF3"/>
    <w:rsid w:val="00A754B0"/>
    <w:rsid w:val="00AB719F"/>
    <w:rsid w:val="00AE055D"/>
    <w:rsid w:val="00AF1C13"/>
    <w:rsid w:val="00AF1D3D"/>
    <w:rsid w:val="00B512B7"/>
    <w:rsid w:val="00B52205"/>
    <w:rsid w:val="00B8026D"/>
    <w:rsid w:val="00BA5608"/>
    <w:rsid w:val="00BB1FA6"/>
    <w:rsid w:val="00BE26B7"/>
    <w:rsid w:val="00BF0E73"/>
    <w:rsid w:val="00BF1137"/>
    <w:rsid w:val="00BF2B21"/>
    <w:rsid w:val="00C0524A"/>
    <w:rsid w:val="00C07C4A"/>
    <w:rsid w:val="00C2364C"/>
    <w:rsid w:val="00C32058"/>
    <w:rsid w:val="00C34611"/>
    <w:rsid w:val="00C41EC0"/>
    <w:rsid w:val="00C44011"/>
    <w:rsid w:val="00C70A08"/>
    <w:rsid w:val="00CA25CC"/>
    <w:rsid w:val="00CC12DF"/>
    <w:rsid w:val="00CC3922"/>
    <w:rsid w:val="00CC6F22"/>
    <w:rsid w:val="00CD3502"/>
    <w:rsid w:val="00CD3D4D"/>
    <w:rsid w:val="00D33AF5"/>
    <w:rsid w:val="00D425B0"/>
    <w:rsid w:val="00D430E7"/>
    <w:rsid w:val="00D72167"/>
    <w:rsid w:val="00D762FD"/>
    <w:rsid w:val="00DB6D64"/>
    <w:rsid w:val="00DD7F97"/>
    <w:rsid w:val="00DF3C3E"/>
    <w:rsid w:val="00E07A13"/>
    <w:rsid w:val="00E2556D"/>
    <w:rsid w:val="00E321EF"/>
    <w:rsid w:val="00E41167"/>
    <w:rsid w:val="00E465AA"/>
    <w:rsid w:val="00E50E6F"/>
    <w:rsid w:val="00E80B7B"/>
    <w:rsid w:val="00E86401"/>
    <w:rsid w:val="00EB5A30"/>
    <w:rsid w:val="00ED0AC2"/>
    <w:rsid w:val="00EE2DBD"/>
    <w:rsid w:val="00EF396A"/>
    <w:rsid w:val="00EF55B9"/>
    <w:rsid w:val="00F00823"/>
    <w:rsid w:val="00F00A04"/>
    <w:rsid w:val="00F014D2"/>
    <w:rsid w:val="00F119CC"/>
    <w:rsid w:val="00F161DB"/>
    <w:rsid w:val="00F4512B"/>
    <w:rsid w:val="00F72EAB"/>
    <w:rsid w:val="00F834D6"/>
    <w:rsid w:val="00F9499B"/>
    <w:rsid w:val="00FA60F6"/>
    <w:rsid w:val="00FA7733"/>
    <w:rsid w:val="00FB3860"/>
    <w:rsid w:val="00FC50CA"/>
    <w:rsid w:val="00FD0ACF"/>
    <w:rsid w:val="00FD3E7D"/>
    <w:rsid w:val="00FD5E22"/>
    <w:rsid w:val="00FE32C2"/>
    <w:rsid w:val="00FF2E85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Bezproreda">
    <w:name w:val="No Spacing"/>
    <w:uiPriority w:val="1"/>
    <w:qFormat/>
    <w:rsid w:val="00FD3E7D"/>
    <w:rPr>
      <w:rFonts w:asciiTheme="minorHAnsi" w:hAnsiTheme="minorHAnsi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422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3422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CD350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350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3502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350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350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Bezproreda" w:type="paragraph">
    <w:name w:val="No Spacing"/>
    <w:uiPriority w:val="1"/>
    <w:qFormat/>
    <w:rsid w:val="00FD3E7D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42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42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5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502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50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50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323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5181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129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613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674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861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70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472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268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2021.</izvorni_sadrzaj>
    <derivirana_varijabla naziv="DomainObject.StvarniPocetakDatum_1">15. listopada 2021.</derivirana_varijabla>
  </DomainObject.StvarniPocetakDatum>
  <DomainObject.StvarniZavrsetakDatum>
    <izvorni_sadrzaj>15. listopada 2021.</izvorni_sadrzaj>
    <derivirana_varijabla naziv="DomainObject.StvarniZavrsetakDatum_1">15. listopada 2021.</derivirana_varijabla>
  </DomainObject.StvarniZavrsetakDatum>
  <DomainObject.PlaniraniZavrsetakDatum>
    <izvorni_sadrzaj>15. listopada 2021.</izvorni_sadrzaj>
    <derivirana_varijabla naziv="DomainObject.PlaniraniZavrsetakDatum_1">15. listopada 2021.</derivirana_varijabla>
  </DomainObject.PlaniraniZavrsetakDatum>
  <DomainObject.PlaniraniPocetakDatum>
    <izvorni_sadrzaj>15. listopada 2021.</izvorni_sadrzaj>
    <derivirana_varijabla naziv="DomainObject.PlaniraniPocetakDatum_1">15. listopada 2021.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11:38</izvorni_sadrzaj>
    <derivirana_varijabla naziv="DomainObject.StvarniZavrsetakVrijeme_1">11:38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2021.</izvorni_sadrzaj>
    <derivirana_varijabla naziv="DomainObject.Zapisnik.DatumKreiranja_1">15.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St-149/2006-459</izvorni_sadrzaj>
    <derivirana_varijabla naziv="DomainObject.Zapisnik.Oznaka_1">St-149/2006-459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31.</izvorni_sadrzaj>
    <derivirana_varijabla naziv="DomainObject.Predmet.PrimjedbaSuca_1">Original spisa u referadi 31.</derivirana_varijabla>
  </DomainObject.Predmet.PrimjedbaSuca>
  <DomainObject.Predmet.ProtustrankaFormated>
    <izvorni_sadrzaj>  PRIGORKA d.d.</izvorni_sadrzaj>
    <derivirana_varijabla naziv="DomainObject.Predmet.ProtustrankaFormated_1">  PRIGORKA d.d.</derivirana_varijabla>
  </DomainObject.Predmet.ProtustrankaFormated>
  <DomainObject.Predmet.ProtustrankaFormatedOIB>
    <izvorni_sadrzaj>  PRIGORKA d.d., OIB 44010339796</izvorni_sadrzaj>
    <derivirana_varijabla naziv="DomainObject.Predmet.ProtustrankaFormatedOIB_1">  PRIGORKA d.d., OIB 44010339796</derivirana_varijabla>
  </DomainObject.Predmet.ProtustrankaFormatedOIB>
  <DomainObject.Predmet.ProtustrankaFormatedWithAdress>
    <izvorni_sadrzaj> PRIGORKA d.d., Ljudevita Posavskog 3, 10360 Sesvete</izvorni_sadrzaj>
    <derivirana_varijabla naziv="DomainObject.Predmet.ProtustrankaFormatedWithAdress_1"> PRIGORKA d.d., Ljudevita Posavskog 3, 10360 Sesvete</derivirana_varijabla>
  </DomainObject.Predmet.ProtustrankaFormatedWithAdress>
  <DomainObject.Predmet.ProtustrankaFormatedWithAdressOIB>
    <izvorni_sadrzaj> PRIGORKA d.d., OIB 44010339796, Ljudevita Posavskog 3, 10360 Sesvete</izvorni_sadrzaj>
    <derivirana_varijabla naziv="DomainObject.Predmet.ProtustrankaFormatedWithAdressOIB_1"> PRIGORKA d.d., OIB 44010339796, Ljudevita Posavskog 3, 10360 Sesvete</derivirana_varijabla>
  </DomainObject.Predmet.ProtustrankaFormatedWithAdressOIB>
  <DomainObject.Predmet.ProtustrankaWithAdress>
    <izvorni_sadrzaj>PRIGORKA d.d. Ljudevita Posavskog 3, 10360 Sesvete</izvorni_sadrzaj>
    <derivirana_varijabla naziv="DomainObject.Predmet.ProtustrankaWithAdress_1">PRIGORKA d.d. Ljudevita Posavskog 3, 10360 Sesvete</derivirana_varijabla>
  </DomainObject.Predmet.ProtustrankaWithAdress>
  <DomainObject.Predmet.ProtustrankaWithAdressOIB>
    <izvorni_sadrzaj>PRIGORKA d.d., OIB 44010339796, Ljudevita Posavskog 3, 10360 Sesvete</izvorni_sadrzaj>
    <derivirana_varijabla naziv="DomainObject.Predmet.ProtustrankaWithAdressOIB_1">PRIGORKA d.d., OIB 44010339796, Ljudevita Posavskog 3, 10360 Sesvete</derivirana_varijabla>
  </DomainObject.Predmet.ProtustrankaWithAdressOIB>
  <DomainObject.Predmet.ProtustrankaNazivFormated>
    <izvorni_sadrzaj>PRIGORKA d.d.</izvorni_sadrzaj>
    <derivirana_varijabla naziv="DomainObject.Predmet.ProtustrankaNazivFormated_1">PRIGORKA d.d.</derivirana_varijabla>
  </DomainObject.Predmet.ProtustrankaNazivFormated>
  <DomainObject.Predmet.ProtustrankaNazivFormatedOIB>
    <izvorni_sadrzaj>PRIGORKA d.d., OIB 44010339796</izvorni_sadrzaj>
    <derivirana_varijabla naziv="DomainObject.Predmet.ProtustrankaNazivFormatedOIB_1">PRIGORKA d.d.,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MLADEN AZINOVIĆ zastupanog po punomoćniku Relja Marčeta; SABLIĆ d.o.o. za proizvodnju, trgovinu, uvoz, izvoz, usluge i turistička agencija; MERKURIA MOTO društvo s ograničenom odgovornošću za unutarnju i vanjsku trgovinu, proizvodnju i usluge; BILIĆ-ERIĆ d.o.o. za privatnu zaštitu; Dragutin Naglić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MLADEN AZINOVIĆ zastupanog po punomoćniku Relja Marčeta; SABLIĆ d.o.o. za proizvodnju, trgovinu, uvoz, izvoz, usluge i turistička agencija; MERKURIA MOTO društvo s ograničenom odgovornošću za unutarnju i vanjsku trgovinu, proizvodnju i usluge; BILIĆ-ERIĆ d.o.o. za privatnu zaštitu; Dragutin Naglić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68580128211; Dragutin Naglić, OIB 24713352785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MLADEN AZINOVIĆ, OIB 88228540986 zastupanog po punomoćniku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68580128211; Dragutin Naglić, OIB 24713352785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Sesvete; Dragutin Naglić, Jelekovići 11 E, 10000 Zagreb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MLADEN AZINOVIĆ, Gaj 13, 10340 Vrbovec zastupanog po punomoćniku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Sesvete; Dragutin Naglić, Jelekovići 11 E, 10000 Zagreb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Sesvete; Dragutin Naglić, OIB 24713352785, Jelekovići 11 E, 10000 Zagreb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MLADEN AZINOVIĆ, OIB 88228540986, Gaj 13, 10340 Vrbovec zastupanog po punomoćniku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Sesvete; Dragutin Naglić, OIB 24713352785, Jelekovići 11 E, 10000 Zagreb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Sesvete,Dragutin Naglić Jelekovići 11 E,10000 Zagreb</izvorni_sadrzaj>
    <derivirana_varijabla naziv="DomainObject.Predmet.StrankaWithAdress_1">VISMAR-ZAGREB društvo s ograničenom odgovornošću za građenje, trgovinu i usluge Šišićeva 5/VIII,10000 Zagreb,Vlado Kolak Voćinska Ulica 4,10360 Sesvete,MLADEN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Sesvete,Dragutin Naglić Jelekovići 11 E,10000 Zagreb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Sesvete,Dragutin Naglić, OIB 24713352785, Jelekovići 11 E,10000 Zagreb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Sesvete,MLADEN AZINOVIĆ, OIB 88228540986,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Sesvete,Dragutin Naglić, OIB 24713352785, Jelekovići 11 E,10000 Zagreb</derivirana_varijabla>
  </DomainObject.Predmet.StrankaWithAdressOIB>
  <DomainObject.Predmet.StrankaNazivFormated>
    <izvorni_sadrzaj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zaštitu,Dragutin Naglić</izvorni_sadrzaj>
    <derivirana_varijabla naziv="DomainObject.Predmet.StrankaNazivFormated_1">VISMAR-ZAGREB društvo s ograničenom odgovornošću za građenje, trgovinu i usluge,Vlado Kolak,MLADEN AZINOVIĆ,SABLIĆ d.o.o. za proizvodnju, trgovinu, uvoz, izvoz, usluge i turistička agencija,MERKURIA MOTO društvo s ograničenom odgovornošću za unutarnju i vanjsku trgovinu, proizvodnju i usluge,BILIĆ-ERIĆ d.o.o. za privatnu zaštitu,Dragutin Naglić</derivirana_varijabla>
  </DomainObject.Predmet.StrankaNazivFormated>
  <DomainObject.Predmet.StrankaNazivFormatedOIB>
    <izvorni_sadrzaj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68580128211,Dragutin Naglić, OIB 24713352785</izvorni_sadrzaj>
    <derivirana_varijabla naziv="DomainObject.Predmet.StrankaNazivFormatedOIB_1">VISMAR-ZAGREB društvo s ograničenom odgovornošću za građenje, trgovinu i usluge, OIB 66095844280,Vlado Kolak, OIB 48376520275,MLADEN AZINOVIĆ, OIB 88228540986,SABLIĆ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68580128211,Dragutin Naglić, OIB 24713352785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Dragutin Naglić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MLADEN AZINOVIĆ zastupanog po punomoćniku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Dragutin Naglić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  <item>Dragutin Naglić, OIB 24713352785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MLADEN AZINOVIĆ, OIB 88228540986 zastupanog po punomoćniku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  <item>Dragutin Naglić, OIB 24713352785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  <item>Dragutin Naglić, Jelekovići 11 E, 10000 Zagreb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MLADEN AZINOVIĆ, Gaj 13, 10340 Vrbovec zastupanog po punomoćniku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  <item>Dragutin Naglić, Jelekovići 11 E, 10000 Zagreb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  <item>Dragutin Naglić, OIB 24713352785, Jelekovići 11 E, 10000 Zagreb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MLADEN AZINOVIĆ, OIB 88228540986, Gaj 13, 10340 Vrbovec zastupanog po punomoćniku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  <item>Dragutin Naglić, OIB 24713352785, Jelekovići 11 E, 10000 Zagreb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Dragutin Naglić</item>
    </izvorni_sadrzaj>
    <derivirana_varijabla naziv="DomainObject.Predmet.StrankaListNazivFormated_1">
      <item>VISMAR-ZAGREB društvo s ograničenom odgovornošću za građenje, trgovinu i usluge</item>
      <item>Vlado Kolak</item>
      <item>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Dragutin Naglić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  <item>Dragutin Naglić, OIB 24713352785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MLADEN AZINOVIĆ, OIB 88228540986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  <item>Dragutin Naglić, OIB 24713352785</item>
    </derivirana_varijabla>
  </DomainObject.Predmet.StrankaListNazivFormatedOIB>
  <DomainObject.Predmet.ProtuStrankaListFormated>
    <izvorni_sadrzaj>
      <item>PRIGORKA d.d.</item>
    </izvorni_sadrzaj>
    <derivirana_varijabla naziv="DomainObject.Predmet.ProtuStrankaListFormated_1">
      <item>PRIGORKA d.d.</item>
    </derivirana_varijabla>
  </DomainObject.Predmet.ProtuStrankaListFormated>
  <DomainObject.Predmet.ProtuStrankaListFormatedOIB>
    <izvorni_sadrzaj>
      <item>PRIGORKA d.d., OIB 44010339796</item>
    </izvorni_sadrzaj>
    <derivirana_varijabla naziv="DomainObject.Predmet.ProtuStrankaListFormatedOIB_1">
      <item>PRIGORKA d.d., OIB 44010339796</item>
    </derivirana_varijabla>
  </DomainObject.Predmet.ProtuStrankaListFormatedOIB>
  <DomainObject.Predmet.ProtuStrankaListFormatedWithAdress>
    <izvorni_sadrzaj>
      <item>PRIGORKA d.d., Ljudevita Posavskog 3, 10360 Sesvete</item>
    </izvorni_sadrzaj>
    <derivirana_varijabla naziv="DomainObject.Predmet.ProtuStrankaListFormatedWithAdress_1">
      <item>PRIGORKA d.d., Ljudevita Posavskog 3, 10360 Sesvete</item>
    </derivirana_varijabla>
  </DomainObject.Predmet.ProtuStrankaListFormatedWithAdress>
  <DomainObject.Predmet.ProtuStrankaListFormatedWithAdressOIB>
    <izvorni_sadrzaj>
      <item>PRIGORKA d.d., OIB 44010339796, Ljudevita Posavskog 3, 10360 Sesvete</item>
    </izvorni_sadrzaj>
    <derivirana_varijabla naziv="DomainObject.Predmet.ProtuStrankaListFormatedWithAdressOIB_1">
      <item>PRIGORKA d.d., OIB 44010339796, Ljudevita Posavskog 3, 10360 Sesvete</item>
    </derivirana_varijabla>
  </DomainObject.Predmet.ProtuStrankaListFormatedWithAdressOIB>
  <DomainObject.Predmet.ProtuStrankaListNazivFormated>
    <izvorni_sadrzaj>
      <item>PRIGORKA d.d.</item>
    </izvorni_sadrzaj>
    <derivirana_varijabla naziv="DomainObject.Predmet.ProtuStrankaListNazivFormated_1">
      <item>PRIGORKA d.d.</item>
    </derivirana_varijabla>
  </DomainObject.Predmet.ProtuStrankaListNazivFormated>
  <DomainObject.Predmet.ProtuStrankaListNazivFormatedOIB>
    <izvorni_sadrzaj>
      <item>PRIGORKA d.d., OIB 44010339796</item>
    </izvorni_sadrzaj>
    <derivirana_varijabla naziv="DomainObject.Predmet.ProtuStrankaListNazivFormatedOIB_1">
      <item>PRIGORKA d.d.,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Hrvoje Mladinić</item>
      <item>Min. fin. - Porezna uprava, Područni ured Sesvete</item>
      <item>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  <item>Anamaria Ivanković</item>
      <item>Ana Maria Kellegher</item>
      <item>Antonija Galić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Hrvoje Mladinić</item>
      <item>Min. fin. - Porezna uprava, Područni ured Sesvete</item>
      <item>Relja Marčeta punomoćnik sudionika u postupku MLADEN AZINOVIĆ</item>
      <item>Zlatko Mičin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  <item>Anamaria Ivanković</item>
      <item>Ana Maria Kellegher</item>
      <item>Antonija Galić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Hrvoje Mladinić, OIB 06477765990</item>
      <item>Min. fin. - Porezna uprava, Područni ured Sesvete</item>
      <item>Relja Marčeta punomoćnik sudionika u postupku MLADEN AZINOVIĆ</item>
      <item>Zlatko Mičin, OIB 00790962236</item>
      <item>Zdravko Kukić</item>
      <item>Slavko Petričević</item>
      <item>Matija Radinović</item>
      <item>Sanja Zvornik</item>
      <item>Anđelko Jureško, OIB 77082063693</item>
      <item>PEĆAREVIĆ &amp; RELIĆ odvjetničko društvo, OIB 09348249237</item>
      <item>Saša Čačić, OIB 63328646642</item>
      <item>Marko Krpan, OIB 24419277674</item>
      <item>Anamaria Ivanković, OIB 26902318451</item>
      <item>Ana Maria Kellegher, OIB 86890331310</item>
      <item>Antonija Galić, OIB 64334764434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Hrvoje Mladinić, OIB 06477765990</item>
      <item>Min. fin. - Porezna uprava, Područni ured Sesvete</item>
      <item>Relja Marčeta punomoćnik sudionika u postupku MLADEN AZINOVIĆ</item>
      <item>Zlatko Mičin, OIB 00790962236</item>
      <item>Zdravko Kukić</item>
      <item>Slavko Petričević</item>
      <item>Matija Radinović</item>
      <item>Sanja Zvornik</item>
      <item>Anđelko Jureško, OIB 77082063693</item>
      <item>PEĆAREVIĆ &amp; RELIĆ odvjetničko društvo, OIB 09348249237</item>
      <item>Saša Čačić, OIB 63328646642</item>
      <item>Marko Krpan, OIB 24419277674</item>
      <item>Anamaria Ivanković, OIB 26902318451</item>
      <item>Ana Maria Kellegher, OIB 86890331310</item>
      <item>Antonija Galić, OIB 64334764434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Hrvoje Mladinić, Mihanovićeva 15b, 43000 Bjelovar</item>
      <item>Min. fin. - Porezna uprava, Područni ured Sesvete, Trg Dragutina Domjanića 4, 10360 Sesvete</item>
      <item>Relja Marčeta, Pavla Hatza 16, 10 000 Zagreb punomoćnik sudionika u postupku MLADEN AZINOVIĆ</item>
      <item>Zlatko Mičin, Trg Antuna, Ivana i Vladimira Mažuranića 3, 10000 Zagreb</item>
      <item>Zdravko Kukić</item>
      <item>Slavko Petričević</item>
      <item>Matija Radinović</item>
      <item>Sanja Zvornik</item>
      <item>Anđelko Jureško, Radnički dol 23, 10000 Zagreb</item>
      <item>PEĆAREVIĆ &amp; RELIĆ odvjetničko društvo, Zaharova 5, 10000 Zagreb</item>
      <item>Saša Čačić, J. Dalmatinca 20, 32100 Vinkovci</item>
      <item>Marko Krpan, Boškovićeva 16, 10000 Zagreb</item>
      <item>Anamaria Ivanković, Britanski trg 10, 10000 Zagreb</item>
      <item>Ana Maria Kellegher, Krajiška ulica 25/1, 10000 Zagreb</item>
      <item>Antonija Galić, Ulica Ljudevita Farkaša Vukotinovića 9,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Hrvoje Mladinić, Mihanovićeva 15b, 43000 Bjelovar</item>
      <item>Min. fin. - Porezna uprava, Područni ured Sesvete, Trg Dragutina Domjanića 4, 10360 Sesvete</item>
      <item>Relja Marčeta, Pavla Hatza 16, 10 000 Zagreb punomoćnik sudionika u postupku MLADEN AZINOVIĆ</item>
      <item>Zlatko Mičin, Trg Antuna, Ivana i Vladimira Mažuranića 3, 10000 Zagreb</item>
      <item>Zdravko Kukić</item>
      <item>Slavko Petričević</item>
      <item>Matija Radinović</item>
      <item>Sanja Zvornik</item>
      <item>Anđelko Jureško, Radnički dol 23, 10000 Zagreb</item>
      <item>PEĆAREVIĆ &amp; RELIĆ odvjetničko društvo, Zaharova 5, 10000 Zagreb</item>
      <item>Saša Čačić, J. Dalmatinca 20, 32100 Vinkovci</item>
      <item>Marko Krpan, Boškovićeva 16, 10000 Zagreb</item>
      <item>Anamaria Ivanković, Britanski trg 10, 10000 Zagreb</item>
      <item>Ana Maria Kellegher, Krajiška ulica 25/1, 10000 Zagreb</item>
      <item>Antonija Galić, Ulica Ljudevita Farkaša Vukotinovića 9,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Hrvoje Mladinić, OIB 06477765990, Mihanovićeva 15b, 43000 Bjelovar</item>
      <item>Min. fin. - Porezna uprava, Područni ured Sesvete, Trg Dragutina Domjanića 4, 10360 Sesvete</item>
      <item>Relja Marčeta, Pavla Hatza 16, 10 000 Zagreb punomoćnik sudionika u postupku MLADEN AZINOVIĆ</item>
      <item>Zlatko Mičin, OIB 00790962236, Trg Antuna, Ivana i Vladimira Mažuranića 3, 10000 Zagreb</item>
      <item>Zdravko Kukić</item>
      <item>Slavko Petričević</item>
      <item>Matija Radinović</item>
      <item>Sanja Zvornik</item>
      <item>Anđelko Jureško, OIB 77082063693, Radnički dol 23, 10000 Zagreb</item>
      <item>PEĆAREVIĆ &amp; RELIĆ odvjetničko društvo, OIB 09348249237, Zaharova 5, 10000 Zagreb</item>
      <item>Saša Čačić, OIB 63328646642, J. Dalmatinca 20, 32100 Vinkovci</item>
      <item>Marko Krpan, OIB 24419277674, Boškovićeva 16, 10000 Zagreb</item>
      <item>Anamaria Ivanković, OIB 26902318451, Britanski trg 10, 10000 Zagreb</item>
      <item>Ana Maria Kellegher, OIB 86890331310, Krajiška ulica 25/1, 10000 Zagreb</item>
      <item>Antonija Galić, OIB 64334764434, Ulica Ljudevita Farkaša Vukotinovića 9,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Hrvoje Mladinić, OIB 06477765990, Mihanovićeva 15b, 43000 Bjelovar</item>
      <item>Min. fin. - Porezna uprava, Područni ured Sesvete, Trg Dragutina Domjanića 4, 10360 Sesvete</item>
      <item>Relja Marčeta, Pavla Hatza 16, 10 000 Zagreb punomoćnik sudionika u postupku MLADEN AZINOVIĆ</item>
      <item>Zlatko Mičin, OIB 00790962236, Trg Antuna, Ivana i Vladimira Mažuranića 3, 10000 Zagreb</item>
      <item>Zdravko Kukić</item>
      <item>Slavko Petričević</item>
      <item>Matija Radinović</item>
      <item>Sanja Zvornik</item>
      <item>Anđelko Jureško, OIB 77082063693, Radnički dol 23, 10000 Zagreb</item>
      <item>PEĆAREVIĆ &amp; RELIĆ odvjetničko društvo, OIB 09348249237, Zaharova 5, 10000 Zagreb</item>
      <item>Saša Čačić, OIB 63328646642, J. Dalmatinca 20, 32100 Vinkovci</item>
      <item>Marko Krpan, OIB 24419277674, Boškovićeva 16, 10000 Zagreb</item>
      <item>Anamaria Ivanković, OIB 26902318451, Britanski trg 10, 10000 Zagreb</item>
      <item>Ana Maria Kellegher, OIB 86890331310, Krajiška ulica 25/1, 10000 Zagreb</item>
      <item>Antonija Galić, OIB 64334764434, Ulica Ljudevita Farkaša Vukotinovića 9,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Hrvoje Mladinić</item>
      <item>Min. fin. - Porezna uprava, Područni ured Sesvete</item>
      <item>Relja Marčeta</item>
      <item>Zlatko Mičin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  <item>Anamaria Ivanković</item>
      <item>Ana Maria Kellegher</item>
      <item>Antonija Galić</item>
    </izvorni_sadrzaj>
    <derivirana_varijabla naziv="DomainObject.Predmet.OstaliListNazivFormated_1">
      <item>Branka Malbašić</item>
      <item>OD Ćurković Ćurić, Janušić &amp; Banić, odvj. Ana Ćurković Ćurić</item>
      <item>Hrvoje Mladinić</item>
      <item>Min. fin. - Porezna uprava, Područni ured Sesvete</item>
      <item>Relja Marčeta</item>
      <item>Zlatko Mičin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  <item>Anamaria Ivanković</item>
      <item>Ana Maria Kellegher</item>
      <item>Antonija Galić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Hrvoje Mladinić, OIB 06477765990</item>
      <item>Min. fin. - Porezna uprava, Područni ured Sesvete</item>
      <item>Relja Marčeta</item>
      <item>Zlatko Mičin, OIB 00790962236</item>
      <item>Zdravko Kukić</item>
      <item>Slavko Petričević</item>
      <item>Matija Radinović</item>
      <item>Sanja Zvornik</item>
      <item>Anđelko Jureško, OIB 77082063693</item>
      <item>PEĆAREVIĆ &amp; RELIĆ odvjetničko društvo, OIB 09348249237</item>
      <item>Saša Čačić, OIB 63328646642</item>
      <item>Marko Krpan, OIB 24419277674</item>
      <item>Anamaria Ivanković, OIB 26902318451</item>
      <item>Ana Maria Kellegher, OIB 86890331310</item>
      <item>Antonija Galić, OIB 64334764434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Hrvoje Mladinić, OIB 06477765990</item>
      <item>Min. fin. - Porezna uprava, Područni ured Sesvete</item>
      <item>Relja Marčeta</item>
      <item>Zlatko Mičin, OIB 00790962236</item>
      <item>Zdravko Kukić</item>
      <item>Slavko Petričević</item>
      <item>Matija Radinović</item>
      <item>Sanja Zvornik</item>
      <item>Anđelko Jureško, OIB 77082063693</item>
      <item>PEĆAREVIĆ &amp; RELIĆ odvjetničko društvo, OIB 09348249237</item>
      <item>Saša Čačić, OIB 63328646642</item>
      <item>Marko Krpan, OIB 24419277674</item>
      <item>Anamaria Ivanković, OIB 26902318451</item>
      <item>Ana Maria Kellegher, OIB 86890331310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2021.</izvorni_sadrzaj>
    <derivirana_varijabla naziv="DomainObject.Datum_1">15. listopada 2021.</derivirana_varijabla>
  </DomainObject.Datum>
  <DomainObject.PoslovniBrojDokumenta>
    <izvorni_sadrzaj>St-149/2006-459</izvorni_sadrzaj>
    <derivirana_varijabla naziv="DomainObject.PoslovniBrojDokumenta_1">St-149/2006-459</derivirana_varijabla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 d.d.</izvorni_sadrzaj>
    <derivirana_varijabla naziv="DomainObject.Predmet.ProtustrankaIDrugi_1">PRIGORKA d.d.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 d.d., OIB 44010339796, Ljudevita Posavskog 3, 10360 Sesvete</izvorni_sadrzaj>
    <derivirana_varijabla naziv="DomainObject.Predmet.ProtustrankaIDrugiAdressOIB_1">PRIGORKA d.d., OIB 44010339796,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Hrvoje Mladinić</item>
      <item>Min. fin. - Porezna uprava, Područni ured Sesvete</item>
      <item>MLADEN AZINOVIĆ</item>
      <item>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  <item>Dragutin Naglić</item>
      <item>Anamaria Ivanković</item>
      <item>Ana Maria Kellegher</item>
      <item>Antonija Galić</item>
    </izvorni_sadrzaj>
    <derivirana_varijabla naziv="DomainObject.Predmet.SudioniciListNaziv_1">
      <item>VISMAR-ZAGREB društvo s ograničenom odgovornošću za građenje, trgovinu i usluge</item>
      <item>PRIGORKA d.d.</item>
      <item>Branka Malbašić</item>
      <item>OD Ćurković Ćurić, Janušić &amp; Banić, odvj. Ana Ćurković Ćurić</item>
      <item>Vlado Kolak</item>
      <item>Hrvoje Mladinić</item>
      <item>Min. fin. - Porezna uprava, Područni ured Sesvete</item>
      <item>MLADEN AZINOVIĆ</item>
      <item>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  <item>PEĆAREVIĆ &amp; RELIĆ odvjetničko društvo</item>
      <item>Saša Čačić</item>
      <item>Marko Krpan</item>
      <item>Dragutin Naglić</item>
      <item>Anamaria Ivanković</item>
      <item>Ana Maria Kellegher</item>
      <item>Antonija Galić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Hrvoje Mladinić, OIB 06477765990, Mihanovićeva 15b,43000 Bjelovar</item>
      <item>Min. fin. - Porezna uprava, Područni ured Sesvete, Trg Dragutina Domjanića 4,10360 Sesvete</item>
      <item>MLADEN AZINOVIĆ, OIB 88228540986, Gaj 13,10340 Vrbovec</item>
      <item>Relja Marčeta, Pavla Hatza 16,10 000 Zagreb</item>
      <item>Zlatko Mičin, OIB 00790962236, Trg Antuna, Ivana i Vladimira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  <item>PEĆAREVIĆ &amp; RELIĆ odvjetničko društvo, OIB 09348249237, Zaharova 5,10000 Zagreb</item>
      <item>Saša Čačić, OIB 63328646642, J. Dalmatinca 20,32100 Vinkovci</item>
      <item>Marko Krpan, OIB 24419277674, Boškovićeva 16,10000 Zagreb</item>
      <item>Dragutin Naglić, OIB 24713352785, Jelekovići 11 E,10000 Zagreb</item>
      <item>Anamaria Ivanković, OIB 26902318451, Britanski trg 10,10000 Zagreb</item>
      <item>Ana Maria Kellegher, OIB 86890331310, Krajiška ulica 25/1,10000 Zagreb</item>
      <item>Antonija Galić, OIB 64334764434, Ulica Ljudevita Farkaša Vukotinovića 9,10000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 d.d., OIB 44010339796, Ljudevita Posavskog 3,10360 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Hrvoje Mladinić, OIB 06477765990, Mihanovićeva 15b,43000 Bjelovar</item>
      <item>Min. fin. - Porezna uprava, Područni ured Sesvete, Trg Dragutina Domjanića 4,10360 Sesvete</item>
      <item>MLADEN AZINOVIĆ, OIB 88228540986, Gaj 13,10340 Vrbovec</item>
      <item>Relja Marčeta, Pavla Hatza 16,10 000 Zagreb</item>
      <item>Zlatko Mičin, OIB 00790962236, Trg Antuna, Ivana i Vladimira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  <item>PEĆAREVIĆ &amp; RELIĆ odvjetničko društvo, OIB 09348249237, Zaharova 5,10000 Zagreb</item>
      <item>Saša Čačić, OIB 63328646642, J. Dalmatinca 20,32100 Vinkovci</item>
      <item>Marko Krpan, OIB 24419277674, Boškovićeva 16,10000 Zagreb</item>
      <item>Dragutin Naglić, OIB 24713352785, Jelekovići 11 E,10000 Zagreb</item>
      <item>Anamaria Ivanković, OIB 26902318451, Britanski trg 10,10000 Zagreb</item>
      <item>Ana Maria Kellegher, OIB 86890331310, Krajiška ulica 25/1,10000 Zagreb</item>
      <item>Antonija Galić, OIB 64334764434, Ulica Ljudevita Farkaša Vukotinovića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06477765990</item>
      <item>, OIB null</item>
      <item>, OIB 88228540986</item>
      <item>, OIB null</item>
      <item>, OIB 00790962236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  <item>, OIB 09348249237</item>
      <item>, OIB 63328646642</item>
      <item>, OIB 24419277674</item>
      <item>, OIB 24713352785</item>
      <item>, OIB 26902318451</item>
      <item>, OIB 86890331310</item>
      <item>, OIB 64334764434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06477765990</item>
      <item>, OIB null</item>
      <item>, OIB 88228540986</item>
      <item>, OIB null</item>
      <item>, OIB 00790962236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  <item>, OIB 09348249237</item>
      <item>, OIB 63328646642</item>
      <item>, OIB 24419277674</item>
      <item>, OIB 24713352785</item>
      <item>, OIB 26902318451</item>
      <item>, OIB 86890331310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2006.</izvorni_sadrzaj>
    <derivirana_varijabla naziv="DomainObject.Predmet.DatumPocetkaProcesa_1">18. svibnja 2006.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272</properties:Words>
  <properties:Characters>1511</properties:Characters>
  <properties:Lines>50</properties:Lines>
  <properties:Paragraphs>22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2021-10-15T05:54:00Z</dcterms:created>
  <dc:creator>Monika Fuček</dc:creator>
  <cp:lastModifiedBy>Monika Fuček</cp:lastModifiedBy>
  <cp:lastPrinted>2021-10-15T09:38:00Z</cp:lastPrinted>
  <dcterms:modified xmlns:xsi="http://www.w3.org/2001/XMLSchema-instance" xsi:type="dcterms:W3CDTF">2021-10-15T10:44:00Z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St-149/2006-459 / Zapisnik - Ročište za diobu kupovnine (St-149-2006-ročište za diobu kupovnine-15-10-2021.docx)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